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B5B" w:rsidRPr="00AC6BA2" w:rsidRDefault="00625B5B" w:rsidP="00A90440">
      <w:pPr>
        <w:pStyle w:val="BodyText"/>
        <w:spacing w:line="500" w:lineRule="exact"/>
        <w:ind w:firstLineChars="0"/>
        <w:jc w:val="both"/>
        <w:rPr>
          <w:rFonts w:ascii="黑体" w:hAnsi="仿宋"/>
          <w:sz w:val="32"/>
          <w:szCs w:val="32"/>
        </w:rPr>
      </w:pPr>
      <w:bookmarkStart w:id="0" w:name="_GoBack"/>
      <w:bookmarkEnd w:id="0"/>
      <w:r w:rsidRPr="00AC6BA2">
        <w:rPr>
          <w:rFonts w:ascii="黑体" w:hAnsi="仿宋" w:hint="eastAsia"/>
          <w:sz w:val="32"/>
          <w:szCs w:val="32"/>
        </w:rPr>
        <w:t>附件</w:t>
      </w:r>
      <w:r>
        <w:rPr>
          <w:rFonts w:ascii="黑体" w:hAnsi="仿宋"/>
          <w:sz w:val="32"/>
          <w:szCs w:val="32"/>
        </w:rPr>
        <w:t>4-2</w:t>
      </w:r>
    </w:p>
    <w:p w:rsidR="00625B5B" w:rsidRDefault="00625B5B" w:rsidP="00A90440">
      <w:pPr>
        <w:pStyle w:val="BodyText"/>
        <w:spacing w:line="500" w:lineRule="exact"/>
        <w:ind w:firstLineChars="0"/>
        <w:rPr>
          <w:rFonts w:ascii="黑体" w:hAnsi="仿宋"/>
          <w:b/>
          <w:szCs w:val="44"/>
        </w:rPr>
      </w:pPr>
    </w:p>
    <w:p w:rsidR="00625B5B" w:rsidRPr="00E80FEE" w:rsidRDefault="00625B5B" w:rsidP="00A90440">
      <w:pPr>
        <w:pStyle w:val="BodyText"/>
        <w:spacing w:line="500" w:lineRule="exact"/>
        <w:ind w:firstLineChars="0"/>
        <w:rPr>
          <w:rFonts w:ascii="黑体"/>
          <w:sz w:val="36"/>
          <w:szCs w:val="36"/>
        </w:rPr>
      </w:pPr>
      <w:r w:rsidRPr="00E80FEE">
        <w:rPr>
          <w:rFonts w:ascii="黑体" w:hint="eastAsia"/>
          <w:sz w:val="36"/>
          <w:szCs w:val="36"/>
        </w:rPr>
        <w:t>海洋经济创新发展示范工作</w:t>
      </w:r>
    </w:p>
    <w:p w:rsidR="00625B5B" w:rsidRPr="00E80FEE" w:rsidRDefault="00625B5B" w:rsidP="00A90440">
      <w:pPr>
        <w:pStyle w:val="BodyText"/>
        <w:spacing w:line="500" w:lineRule="exact"/>
        <w:ind w:firstLineChars="0"/>
        <w:rPr>
          <w:rFonts w:ascii="黑体"/>
          <w:sz w:val="36"/>
          <w:szCs w:val="36"/>
        </w:rPr>
      </w:pPr>
      <w:r w:rsidRPr="00E80FEE">
        <w:rPr>
          <w:rFonts w:ascii="黑体" w:hint="eastAsia"/>
          <w:sz w:val="36"/>
          <w:szCs w:val="36"/>
        </w:rPr>
        <w:t>产业孵化</w:t>
      </w:r>
      <w:r w:rsidRPr="0071252A">
        <w:rPr>
          <w:rFonts w:ascii="黑体" w:hint="eastAsia"/>
          <w:sz w:val="36"/>
          <w:szCs w:val="36"/>
        </w:rPr>
        <w:t>集聚</w:t>
      </w:r>
      <w:r w:rsidRPr="00E80FEE">
        <w:rPr>
          <w:rFonts w:ascii="黑体" w:hint="eastAsia"/>
          <w:sz w:val="36"/>
          <w:szCs w:val="36"/>
        </w:rPr>
        <w:t>创新类子项目建议书</w:t>
      </w:r>
    </w:p>
    <w:p w:rsidR="00625B5B" w:rsidRPr="00073CC9" w:rsidRDefault="00625B5B" w:rsidP="00A90440">
      <w:pPr>
        <w:pStyle w:val="BodyText"/>
        <w:spacing w:line="500" w:lineRule="exact"/>
        <w:ind w:firstLineChars="0"/>
        <w:rPr>
          <w:rFonts w:ascii="黑体"/>
          <w:b/>
          <w:sz w:val="48"/>
          <w:szCs w:val="48"/>
        </w:rPr>
      </w:pPr>
    </w:p>
    <w:p w:rsidR="00625B5B" w:rsidRPr="00E80FEE" w:rsidRDefault="00625B5B" w:rsidP="00A90440">
      <w:pPr>
        <w:pStyle w:val="BodyText"/>
        <w:spacing w:line="500" w:lineRule="exact"/>
        <w:ind w:left="562" w:firstLine="31680"/>
        <w:rPr>
          <w:rFonts w:ascii="仿宋_GB2312" w:eastAsia="仿宋_GB2312"/>
          <w:b/>
          <w:sz w:val="28"/>
          <w:szCs w:val="28"/>
        </w:rPr>
      </w:pPr>
    </w:p>
    <w:p w:rsidR="00625B5B" w:rsidRPr="00E80FEE" w:rsidRDefault="00625B5B" w:rsidP="00A90440">
      <w:pPr>
        <w:pStyle w:val="BodyText"/>
        <w:spacing w:line="500" w:lineRule="exact"/>
        <w:ind w:left="562" w:firstLine="31680"/>
        <w:rPr>
          <w:rFonts w:ascii="仿宋_GB2312" w:eastAsia="仿宋_GB2312"/>
          <w:b/>
          <w:sz w:val="28"/>
          <w:szCs w:val="28"/>
        </w:rPr>
      </w:pPr>
    </w:p>
    <w:p w:rsidR="00625B5B" w:rsidRPr="00E80FEE" w:rsidRDefault="00625B5B" w:rsidP="00A90440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 w:hAnsi="仿宋"/>
          <w:sz w:val="30"/>
          <w:szCs w:val="30"/>
          <w:u w:val="single"/>
        </w:rPr>
      </w:pPr>
      <w:r w:rsidRPr="00E80FEE">
        <w:rPr>
          <w:rFonts w:ascii="仿宋_GB2312" w:eastAsia="仿宋_GB2312" w:hAnsi="仿宋" w:hint="eastAsia"/>
          <w:sz w:val="30"/>
          <w:szCs w:val="30"/>
        </w:rPr>
        <w:t>项目名称：</w:t>
      </w:r>
    </w:p>
    <w:p w:rsidR="00625B5B" w:rsidRPr="00E80FEE" w:rsidRDefault="00625B5B" w:rsidP="00A90440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 w:hAnsi="仿宋"/>
          <w:sz w:val="30"/>
          <w:szCs w:val="30"/>
          <w:u w:val="single"/>
        </w:rPr>
      </w:pPr>
      <w:r w:rsidRPr="00E80FEE">
        <w:rPr>
          <w:rFonts w:ascii="仿宋_GB2312" w:eastAsia="仿宋_GB2312" w:hAnsi="仿宋" w:hint="eastAsia"/>
          <w:sz w:val="30"/>
          <w:szCs w:val="30"/>
        </w:rPr>
        <w:t>子项目名称：</w:t>
      </w:r>
    </w:p>
    <w:p w:rsidR="00625B5B" w:rsidRPr="00E80FEE" w:rsidRDefault="00625B5B" w:rsidP="00A90440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</w:rPr>
      </w:pPr>
      <w:r w:rsidRPr="00E80FEE">
        <w:rPr>
          <w:rFonts w:ascii="仿宋_GB2312" w:eastAsia="仿宋_GB2312" w:hAnsi="仿宋" w:hint="eastAsia"/>
          <w:sz w:val="30"/>
          <w:szCs w:val="30"/>
        </w:rPr>
        <w:t>子项目承担单位（盖章）：</w:t>
      </w:r>
    </w:p>
    <w:p w:rsidR="00625B5B" w:rsidRDefault="00625B5B" w:rsidP="00A90440">
      <w:pPr>
        <w:snapToGrid w:val="0"/>
        <w:spacing w:line="500" w:lineRule="exact"/>
        <w:ind w:rightChars="-27" w:right="31680" w:firstLineChars="66" w:firstLine="31680"/>
        <w:rPr>
          <w:rFonts w:ascii="仿宋_GB2312" w:eastAsia="仿宋_GB2312" w:hAnsi="仿宋"/>
          <w:sz w:val="30"/>
          <w:szCs w:val="30"/>
          <w:u w:val="single"/>
        </w:rPr>
      </w:pPr>
      <w:r>
        <w:rPr>
          <w:rFonts w:ascii="仿宋_GB2312" w:eastAsia="仿宋_GB2312" w:hAnsi="仿宋"/>
          <w:sz w:val="30"/>
          <w:szCs w:val="30"/>
        </w:rPr>
        <w:t xml:space="preserve"> </w:t>
      </w:r>
      <w:r>
        <w:rPr>
          <w:rFonts w:ascii="仿宋_GB2312" w:eastAsia="仿宋_GB2312" w:hAnsi="仿宋" w:hint="eastAsia"/>
          <w:sz w:val="30"/>
          <w:szCs w:val="30"/>
        </w:rPr>
        <w:t>子项目协作单位：</w:t>
      </w:r>
    </w:p>
    <w:p w:rsidR="00625B5B" w:rsidRDefault="00625B5B" w:rsidP="00A90440">
      <w:pPr>
        <w:snapToGrid w:val="0"/>
        <w:spacing w:line="500" w:lineRule="exact"/>
        <w:ind w:rightChars="-27" w:right="31680" w:firstLineChars="66" w:firstLine="31680"/>
        <w:rPr>
          <w:rFonts w:ascii="仿宋_GB2312" w:eastAsia="仿宋_GB2312" w:hAnsi="仿宋"/>
          <w:sz w:val="30"/>
          <w:szCs w:val="30"/>
        </w:rPr>
      </w:pPr>
    </w:p>
    <w:p w:rsidR="00625B5B" w:rsidRPr="00E80FEE" w:rsidRDefault="00625B5B" w:rsidP="00A90440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  <w:r w:rsidRPr="00E80FEE">
        <w:rPr>
          <w:rFonts w:ascii="仿宋_GB2312" w:eastAsia="仿宋_GB2312" w:hAnsi="仿宋" w:hint="eastAsia"/>
          <w:sz w:val="30"/>
          <w:szCs w:val="30"/>
        </w:rPr>
        <w:t>子项目负责人：</w:t>
      </w:r>
    </w:p>
    <w:p w:rsidR="00625B5B" w:rsidRPr="00E80FEE" w:rsidRDefault="00625B5B" w:rsidP="00A90440">
      <w:pPr>
        <w:snapToGrid w:val="0"/>
        <w:spacing w:line="500" w:lineRule="exact"/>
        <w:ind w:leftChars="10" w:left="31680"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  <w:r w:rsidRPr="00E80FEE">
        <w:rPr>
          <w:rFonts w:ascii="仿宋_GB2312" w:eastAsia="仿宋_GB2312" w:hAnsi="仿宋" w:hint="eastAsia"/>
          <w:sz w:val="30"/>
          <w:szCs w:val="30"/>
        </w:rPr>
        <w:t>示范城市：</w:t>
      </w:r>
    </w:p>
    <w:p w:rsidR="00625B5B" w:rsidRPr="00D5064F" w:rsidRDefault="00625B5B" w:rsidP="00A90440">
      <w:pPr>
        <w:widowControl/>
        <w:spacing w:line="500" w:lineRule="exact"/>
        <w:ind w:firstLineChars="0" w:firstLine="0"/>
        <w:jc w:val="left"/>
        <w:rPr>
          <w:rFonts w:ascii="仿宋_GB2312" w:eastAsia="仿宋_GB2312"/>
          <w:sz w:val="30"/>
          <w:szCs w:val="30"/>
        </w:rPr>
      </w:pPr>
      <w:r w:rsidRPr="00C059B9">
        <w:rPr>
          <w:rFonts w:ascii="仿宋_GB2312" w:eastAsia="仿宋_GB2312"/>
          <w:sz w:val="30"/>
          <w:szCs w:val="30"/>
        </w:rPr>
        <w:t xml:space="preserve">  </w:t>
      </w:r>
      <w:r w:rsidRPr="00C059B9">
        <w:rPr>
          <w:rFonts w:ascii="仿宋_GB2312" w:eastAsia="仿宋_GB2312" w:hint="eastAsia"/>
          <w:sz w:val="30"/>
          <w:szCs w:val="30"/>
        </w:rPr>
        <w:t>子项目起止年月：</w:t>
      </w:r>
    </w:p>
    <w:p w:rsidR="00625B5B" w:rsidRDefault="00625B5B" w:rsidP="00A90440">
      <w:pPr>
        <w:widowControl/>
        <w:spacing w:line="500" w:lineRule="exact"/>
        <w:ind w:firstLineChars="0" w:firstLine="0"/>
        <w:jc w:val="left"/>
        <w:rPr>
          <w:rFonts w:ascii="仿宋_GB2312" w:eastAsia="仿宋_GB2312"/>
          <w:sz w:val="30"/>
          <w:szCs w:val="30"/>
          <w:u w:val="single"/>
        </w:rPr>
      </w:pPr>
    </w:p>
    <w:p w:rsidR="00625B5B" w:rsidRPr="00E80FEE" w:rsidRDefault="00625B5B" w:rsidP="00A90440">
      <w:pPr>
        <w:widowControl/>
        <w:spacing w:line="500" w:lineRule="exact"/>
        <w:ind w:firstLineChars="0" w:firstLine="0"/>
        <w:jc w:val="left"/>
        <w:rPr>
          <w:rFonts w:ascii="仿宋_GB2312" w:eastAsia="仿宋_GB2312"/>
          <w:sz w:val="30"/>
          <w:szCs w:val="30"/>
          <w:u w:val="single"/>
        </w:rPr>
      </w:pPr>
    </w:p>
    <w:p w:rsidR="00625B5B" w:rsidRDefault="00625B5B" w:rsidP="00A90440">
      <w:pPr>
        <w:widowControl/>
        <w:spacing w:line="500" w:lineRule="exact"/>
        <w:ind w:firstLineChars="0" w:firstLine="0"/>
        <w:jc w:val="center"/>
        <w:rPr>
          <w:rFonts w:ascii="仿宋_GB2312" w:eastAsia="仿宋_GB2312" w:cs="宋体"/>
          <w:sz w:val="24"/>
        </w:rPr>
      </w:pPr>
      <w:r w:rsidRPr="00E80FEE">
        <w:rPr>
          <w:rFonts w:ascii="仿宋_GB2312" w:eastAsia="仿宋_GB2312"/>
          <w:sz w:val="30"/>
          <w:szCs w:val="30"/>
        </w:rPr>
        <w:t>201</w:t>
      </w:r>
      <w:r>
        <w:rPr>
          <w:rFonts w:ascii="仿宋_GB2312" w:eastAsia="仿宋_GB2312"/>
          <w:sz w:val="30"/>
          <w:szCs w:val="30"/>
        </w:rPr>
        <w:t>7</w:t>
      </w:r>
      <w:r w:rsidRPr="00E80FEE">
        <w:rPr>
          <w:rFonts w:ascii="仿宋_GB2312" w:eastAsia="仿宋_GB2312" w:hint="eastAsia"/>
          <w:sz w:val="30"/>
          <w:szCs w:val="30"/>
        </w:rPr>
        <w:t>年月</w:t>
      </w:r>
    </w:p>
    <w:p w:rsidR="00625B5B" w:rsidRDefault="00625B5B" w:rsidP="00A90440">
      <w:pPr>
        <w:pStyle w:val="BodyText"/>
        <w:spacing w:line="500" w:lineRule="exact"/>
        <w:ind w:left="720" w:firstLineChars="0" w:firstLine="0"/>
        <w:rPr>
          <w:rFonts w:ascii="黑体"/>
          <w:b/>
          <w:sz w:val="28"/>
          <w:szCs w:val="28"/>
        </w:rPr>
      </w:pPr>
    </w:p>
    <w:p w:rsidR="00625B5B" w:rsidRDefault="00625B5B" w:rsidP="00A90440">
      <w:pPr>
        <w:pStyle w:val="BodyText"/>
        <w:spacing w:line="500" w:lineRule="exact"/>
        <w:ind w:left="720" w:firstLineChars="0" w:firstLine="0"/>
        <w:rPr>
          <w:rFonts w:ascii="黑体"/>
          <w:b/>
          <w:sz w:val="28"/>
          <w:szCs w:val="28"/>
        </w:rPr>
      </w:pPr>
    </w:p>
    <w:p w:rsidR="00625B5B" w:rsidRDefault="00625B5B" w:rsidP="00A90440">
      <w:pPr>
        <w:pStyle w:val="BodyText"/>
        <w:spacing w:line="500" w:lineRule="exact"/>
        <w:ind w:left="720" w:firstLineChars="0" w:firstLine="0"/>
        <w:rPr>
          <w:rFonts w:ascii="黑体"/>
          <w:b/>
          <w:sz w:val="28"/>
          <w:szCs w:val="28"/>
        </w:rPr>
      </w:pPr>
    </w:p>
    <w:p w:rsidR="00625B5B" w:rsidRDefault="00625B5B" w:rsidP="00A90440">
      <w:pPr>
        <w:pStyle w:val="BodyText"/>
        <w:spacing w:line="500" w:lineRule="exact"/>
        <w:ind w:left="720" w:firstLineChars="0" w:firstLine="0"/>
        <w:rPr>
          <w:rFonts w:ascii="黑体"/>
          <w:b/>
          <w:sz w:val="28"/>
          <w:szCs w:val="28"/>
        </w:rPr>
      </w:pPr>
    </w:p>
    <w:p w:rsidR="00625B5B" w:rsidRDefault="00625B5B" w:rsidP="00A90440">
      <w:pPr>
        <w:pStyle w:val="BodyText"/>
        <w:spacing w:line="500" w:lineRule="exact"/>
        <w:ind w:left="720" w:firstLineChars="0" w:firstLine="0"/>
        <w:rPr>
          <w:rFonts w:ascii="黑体"/>
          <w:b/>
          <w:sz w:val="28"/>
          <w:szCs w:val="28"/>
        </w:rPr>
      </w:pPr>
    </w:p>
    <w:p w:rsidR="00625B5B" w:rsidRDefault="00625B5B" w:rsidP="00A90440">
      <w:pPr>
        <w:pStyle w:val="BodyText"/>
        <w:spacing w:line="500" w:lineRule="exact"/>
        <w:ind w:left="720" w:firstLineChars="0" w:firstLine="0"/>
        <w:rPr>
          <w:rFonts w:ascii="黑体"/>
          <w:b/>
          <w:sz w:val="28"/>
          <w:szCs w:val="28"/>
        </w:rPr>
      </w:pPr>
    </w:p>
    <w:p w:rsidR="00625B5B" w:rsidRDefault="00625B5B" w:rsidP="00A90440">
      <w:pPr>
        <w:pStyle w:val="BodyText"/>
        <w:spacing w:line="500" w:lineRule="exact"/>
        <w:ind w:left="720" w:firstLineChars="0" w:firstLine="0"/>
        <w:rPr>
          <w:rFonts w:ascii="黑体"/>
          <w:b/>
          <w:sz w:val="28"/>
          <w:szCs w:val="28"/>
        </w:rPr>
      </w:pPr>
    </w:p>
    <w:p w:rsidR="00625B5B" w:rsidRDefault="00625B5B" w:rsidP="00A90440">
      <w:pPr>
        <w:pStyle w:val="BodyText"/>
        <w:spacing w:line="500" w:lineRule="exact"/>
        <w:ind w:left="720" w:firstLineChars="0" w:firstLine="0"/>
        <w:rPr>
          <w:rFonts w:ascii="黑体"/>
          <w:b/>
          <w:sz w:val="28"/>
          <w:szCs w:val="28"/>
        </w:rPr>
      </w:pPr>
    </w:p>
    <w:p w:rsidR="00625B5B" w:rsidRPr="00E80FEE" w:rsidRDefault="00625B5B" w:rsidP="00A90440">
      <w:pPr>
        <w:pStyle w:val="Heading1"/>
        <w:spacing w:line="500" w:lineRule="exact"/>
        <w:ind w:firstLineChars="0" w:firstLine="0"/>
        <w:jc w:val="center"/>
        <w:rPr>
          <w:rFonts w:ascii="黑体" w:eastAsia="黑体" w:hAnsi="黑体"/>
          <w:b w:val="0"/>
        </w:rPr>
      </w:pPr>
      <w:r w:rsidRPr="00E80FEE">
        <w:rPr>
          <w:rFonts w:ascii="黑体" w:eastAsia="黑体" w:hAnsi="黑体" w:hint="eastAsia"/>
          <w:b w:val="0"/>
        </w:rPr>
        <w:t>编制说明</w:t>
      </w:r>
    </w:p>
    <w:p w:rsidR="00625B5B" w:rsidRDefault="00625B5B" w:rsidP="00A90440">
      <w:pPr>
        <w:spacing w:line="500" w:lineRule="exact"/>
        <w:ind w:firstLine="31680"/>
        <w:rPr>
          <w:rFonts w:ascii="宋体" w:eastAsia="宋体" w:hAnsi="宋体" w:cs="宋体"/>
          <w:b/>
          <w:color w:val="000000"/>
          <w:spacing w:val="-15"/>
          <w:kern w:val="0"/>
          <w:szCs w:val="28"/>
        </w:rPr>
      </w:pPr>
    </w:p>
    <w:p w:rsidR="00625B5B" w:rsidRPr="00523C7C" w:rsidRDefault="00625B5B" w:rsidP="00A90440">
      <w:pPr>
        <w:spacing w:line="500" w:lineRule="exact"/>
        <w:ind w:firstLine="31680"/>
        <w:rPr>
          <w:rFonts w:ascii="宋体" w:eastAsia="宋体" w:hAnsi="宋体"/>
          <w:szCs w:val="28"/>
        </w:rPr>
      </w:pPr>
      <w:r w:rsidRPr="00004B87">
        <w:rPr>
          <w:rFonts w:ascii="宋体" w:eastAsia="宋体" w:hAnsi="宋体" w:cs="宋体" w:hint="eastAsia"/>
          <w:b/>
          <w:color w:val="000000"/>
          <w:spacing w:val="-15"/>
          <w:kern w:val="0"/>
          <w:szCs w:val="28"/>
        </w:rPr>
        <w:t>一、</w:t>
      </w:r>
      <w:r w:rsidRPr="00004B87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格式要求</w:t>
      </w:r>
      <w:r w:rsidRPr="001D51F3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：中文编写、</w:t>
      </w:r>
      <w:r w:rsidRPr="001D51F3">
        <w:rPr>
          <w:rFonts w:ascii="宋体" w:eastAsia="宋体" w:hAnsi="宋体" w:cs="宋体"/>
          <w:color w:val="000000"/>
          <w:spacing w:val="13"/>
          <w:kern w:val="0"/>
          <w:szCs w:val="28"/>
        </w:rPr>
        <w:t>A4</w:t>
      </w:r>
      <w:r w:rsidRPr="001D51F3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纸张、宋体四号</w:t>
      </w:r>
      <w:r w:rsidRPr="00004B87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。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纸质材料</w:t>
      </w:r>
      <w:r w:rsidRPr="001D51F3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双面打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印、胶装成册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，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加盖单位公章。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电子版文件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内容应与纸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质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材料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完全一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致，采用</w:t>
      </w:r>
      <w:r w:rsidRPr="001D51F3">
        <w:rPr>
          <w:rFonts w:ascii="宋体" w:eastAsia="宋体" w:hAnsi="宋体" w:cs="宋体"/>
          <w:color w:val="000000"/>
          <w:spacing w:val="14"/>
          <w:kern w:val="0"/>
          <w:szCs w:val="28"/>
        </w:rPr>
        <w:t>word</w:t>
      </w:r>
      <w:r w:rsidRPr="001D51F3">
        <w:rPr>
          <w:rFonts w:ascii="宋体" w:eastAsia="宋体" w:hAnsi="宋体" w:cs="宋体" w:hint="eastAsia"/>
          <w:color w:val="000000"/>
          <w:spacing w:val="-2"/>
          <w:kern w:val="0"/>
          <w:szCs w:val="28"/>
        </w:rPr>
        <w:t>文档格式，与纸质文件一同</w:t>
      </w:r>
      <w:r w:rsidRPr="00523C7C">
        <w:rPr>
          <w:rFonts w:ascii="宋体" w:eastAsia="宋体" w:hAnsi="宋体" w:hint="eastAsia"/>
          <w:szCs w:val="28"/>
        </w:rPr>
        <w:t>上报。</w:t>
      </w:r>
    </w:p>
    <w:p w:rsidR="00625B5B" w:rsidRDefault="00625B5B" w:rsidP="00A90440">
      <w:pPr>
        <w:spacing w:line="500" w:lineRule="exact"/>
        <w:ind w:firstLine="31680"/>
        <w:rPr>
          <w:rFonts w:ascii="宋体" w:eastAsia="宋体" w:hAnsi="宋体"/>
          <w:szCs w:val="28"/>
        </w:rPr>
      </w:pPr>
      <w:r w:rsidRPr="00523C7C">
        <w:rPr>
          <w:rFonts w:ascii="宋体" w:eastAsia="宋体" w:hAnsi="宋体" w:hint="eastAsia"/>
          <w:szCs w:val="28"/>
        </w:rPr>
        <w:t>二、</w:t>
      </w:r>
      <w:r w:rsidRPr="00004B87">
        <w:rPr>
          <w:rFonts w:ascii="宋体" w:eastAsia="宋体" w:hAnsi="宋体" w:hint="eastAsia"/>
          <w:szCs w:val="28"/>
        </w:rPr>
        <w:t>申请条件：</w:t>
      </w:r>
      <w:r w:rsidRPr="00523C7C">
        <w:rPr>
          <w:rFonts w:ascii="宋体" w:eastAsia="宋体" w:hAnsi="宋体" w:hint="eastAsia"/>
          <w:szCs w:val="28"/>
        </w:rPr>
        <w:t>子项目承担单位</w:t>
      </w:r>
      <w:r>
        <w:rPr>
          <w:rFonts w:ascii="宋体" w:eastAsia="宋体" w:hAnsi="宋体" w:hint="eastAsia"/>
          <w:szCs w:val="28"/>
        </w:rPr>
        <w:t>和协作单位为中华人民共和国境内注册的企事业单位</w:t>
      </w:r>
      <w:r w:rsidRPr="00004B87">
        <w:rPr>
          <w:rFonts w:ascii="宋体" w:eastAsia="宋体" w:hAnsi="宋体" w:hint="eastAsia"/>
          <w:szCs w:val="28"/>
        </w:rPr>
        <w:t>。</w:t>
      </w:r>
      <w:r w:rsidRPr="00BE07BC">
        <w:rPr>
          <w:rFonts w:ascii="宋体" w:eastAsia="宋体" w:hAnsi="宋体" w:hint="eastAsia"/>
          <w:szCs w:val="28"/>
        </w:rPr>
        <w:t>子项目可以是产学研结合开展成果转化产业化，也可以是园区龙头骨干企业牵头开展产业链协同创新等。</w:t>
      </w:r>
    </w:p>
    <w:p w:rsidR="00625B5B" w:rsidRPr="003D6EEB" w:rsidRDefault="00625B5B" w:rsidP="00A90440">
      <w:pPr>
        <w:spacing w:line="500" w:lineRule="exact"/>
        <w:ind w:firstLine="31680"/>
        <w:rPr>
          <w:rFonts w:ascii="宋体" w:eastAsia="宋体" w:hAnsi="宋体"/>
          <w:szCs w:val="28"/>
        </w:rPr>
      </w:pPr>
      <w:r w:rsidRPr="00523C7C">
        <w:rPr>
          <w:rFonts w:ascii="宋体" w:eastAsia="宋体" w:hAnsi="宋体" w:hint="eastAsia"/>
          <w:szCs w:val="28"/>
        </w:rPr>
        <w:t>三、申请要求：围绕</w:t>
      </w:r>
      <w:r>
        <w:rPr>
          <w:rFonts w:ascii="宋体" w:eastAsia="宋体" w:hAnsi="宋体" w:hint="eastAsia"/>
          <w:szCs w:val="28"/>
        </w:rPr>
        <w:t>园区</w:t>
      </w:r>
      <w:r w:rsidRPr="00523C7C">
        <w:rPr>
          <w:rFonts w:ascii="宋体" w:eastAsia="宋体" w:hAnsi="宋体" w:hint="eastAsia"/>
          <w:szCs w:val="28"/>
        </w:rPr>
        <w:t>项目总体方案</w:t>
      </w:r>
      <w:r>
        <w:rPr>
          <w:rFonts w:ascii="宋体" w:eastAsia="宋体" w:hAnsi="宋体" w:hint="eastAsia"/>
          <w:szCs w:val="28"/>
        </w:rPr>
        <w:t>的任务分工</w:t>
      </w:r>
      <w:r w:rsidRPr="00523C7C">
        <w:rPr>
          <w:rFonts w:ascii="宋体" w:eastAsia="宋体" w:hAnsi="宋体" w:hint="eastAsia"/>
          <w:szCs w:val="28"/>
        </w:rPr>
        <w:t>，</w:t>
      </w:r>
      <w:r>
        <w:rPr>
          <w:rFonts w:ascii="宋体" w:eastAsia="宋体" w:hAnsi="宋体" w:hint="eastAsia"/>
          <w:szCs w:val="28"/>
        </w:rPr>
        <w:t>共同打造优势产业聚集区和创新生态环境</w:t>
      </w:r>
      <w:r w:rsidRPr="00523C7C">
        <w:rPr>
          <w:rFonts w:ascii="宋体" w:eastAsia="宋体" w:hAnsi="宋体" w:hint="eastAsia"/>
          <w:szCs w:val="28"/>
        </w:rPr>
        <w:t>。</w:t>
      </w:r>
      <w:r>
        <w:rPr>
          <w:rFonts w:ascii="宋体" w:eastAsia="宋体" w:hAnsi="宋体" w:hint="eastAsia"/>
          <w:szCs w:val="28"/>
        </w:rPr>
        <w:t>子项目承担</w:t>
      </w:r>
      <w:r w:rsidRPr="00954C47">
        <w:rPr>
          <w:rFonts w:ascii="宋体" w:eastAsia="宋体" w:hAnsi="宋体" w:hint="eastAsia"/>
          <w:szCs w:val="28"/>
        </w:rPr>
        <w:t>单位和</w:t>
      </w:r>
      <w:r>
        <w:rPr>
          <w:rFonts w:ascii="宋体" w:eastAsia="宋体" w:hAnsi="宋体" w:hint="eastAsia"/>
          <w:szCs w:val="28"/>
        </w:rPr>
        <w:t>协作</w:t>
      </w:r>
      <w:r w:rsidRPr="00954C47">
        <w:rPr>
          <w:rFonts w:ascii="宋体" w:eastAsia="宋体" w:hAnsi="宋体" w:hint="eastAsia"/>
          <w:szCs w:val="28"/>
        </w:rPr>
        <w:t>单位必须签订合作协议，对任务和财政补助资金分配、配套资金保障、考核责任</w:t>
      </w:r>
      <w:r>
        <w:rPr>
          <w:rFonts w:ascii="宋体" w:eastAsia="宋体" w:hAnsi="宋体" w:hint="eastAsia"/>
          <w:szCs w:val="28"/>
        </w:rPr>
        <w:t>等</w:t>
      </w:r>
      <w:r w:rsidRPr="00954C47">
        <w:rPr>
          <w:rFonts w:ascii="宋体" w:eastAsia="宋体" w:hAnsi="宋体" w:hint="eastAsia"/>
          <w:szCs w:val="28"/>
        </w:rPr>
        <w:t>做出明确规定。</w:t>
      </w:r>
    </w:p>
    <w:p w:rsidR="00625B5B" w:rsidRPr="001D51F3" w:rsidRDefault="00625B5B" w:rsidP="00A90440">
      <w:pPr>
        <w:spacing w:line="500" w:lineRule="exact"/>
        <w:ind w:firstLine="31680"/>
        <w:rPr>
          <w:rFonts w:ascii="宋体" w:eastAsia="宋体" w:hAnsi="宋体" w:cs="宋体"/>
          <w:color w:val="000000"/>
          <w:kern w:val="0"/>
          <w:szCs w:val="28"/>
        </w:rPr>
      </w:pP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四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、</w:t>
      </w:r>
      <w:r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子项目承担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</w:t>
      </w:r>
      <w:r w:rsidRPr="00DB3498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应客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观、真实地填报申报材料，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遵守国家有关</w:t>
      </w:r>
      <w:r>
        <w:rPr>
          <w:rFonts w:ascii="宋体" w:eastAsia="宋体" w:hAnsi="宋体" w:cs="宋体" w:hint="eastAsia"/>
          <w:color w:val="000000"/>
          <w:kern w:val="0"/>
          <w:szCs w:val="28"/>
        </w:rPr>
        <w:t>法律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法规。</w:t>
      </w:r>
      <w:r w:rsidRPr="001D51F3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一经查实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虚假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1D51F3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，将取消申报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资格。</w:t>
      </w:r>
    </w:p>
    <w:p w:rsidR="00625B5B" w:rsidRPr="00C91FBC" w:rsidRDefault="00625B5B" w:rsidP="00A90440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五、</w:t>
      </w:r>
      <w:r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总投资、申报专项资金额度应与</w:t>
      </w:r>
      <w:r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子项目承担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单位的现有研发能力、经济实力、资金筹措能力及项目任务的要求相匹配。</w:t>
      </w:r>
    </w:p>
    <w:p w:rsidR="00625B5B" w:rsidRPr="00523C7C" w:rsidRDefault="00625B5B" w:rsidP="00A90440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六、</w:t>
      </w:r>
      <w:r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子项目承担单位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会同协作单位</w:t>
      </w:r>
      <w:r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编写子项目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建议</w:t>
      </w:r>
      <w:r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书并加盖公章，由项目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单位审查、汇总一并申报。</w:t>
      </w:r>
    </w:p>
    <w:p w:rsidR="00625B5B" w:rsidRPr="00E80FEE" w:rsidRDefault="00625B5B" w:rsidP="00A90440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  <w:r w:rsidRPr="00004B87">
        <w:rPr>
          <w:rFonts w:ascii="宋体" w:eastAsia="宋体" w:hAnsi="宋体"/>
          <w:sz w:val="28"/>
          <w:szCs w:val="28"/>
        </w:rPr>
        <w:br w:type="page"/>
      </w:r>
      <w:r w:rsidRPr="00E80FEE">
        <w:rPr>
          <w:rFonts w:ascii="仿宋_GB2312" w:eastAsia="仿宋_GB2312" w:hint="eastAsia"/>
          <w:b/>
          <w:sz w:val="28"/>
          <w:szCs w:val="28"/>
        </w:rPr>
        <w:t>子项目基本情况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9"/>
        <w:gridCol w:w="1002"/>
        <w:gridCol w:w="77"/>
        <w:gridCol w:w="416"/>
        <w:gridCol w:w="1002"/>
        <w:gridCol w:w="76"/>
        <w:gridCol w:w="1625"/>
        <w:gridCol w:w="613"/>
        <w:gridCol w:w="379"/>
        <w:gridCol w:w="521"/>
        <w:gridCol w:w="1148"/>
        <w:gridCol w:w="32"/>
        <w:gridCol w:w="1740"/>
      </w:tblGrid>
      <w:tr w:rsidR="00625B5B" w:rsidRPr="002E339B" w:rsidTr="00726112">
        <w:trPr>
          <w:trHeight w:val="535"/>
          <w:jc w:val="center"/>
        </w:trPr>
        <w:tc>
          <w:tcPr>
            <w:tcW w:w="1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项目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名称</w:t>
            </w:r>
          </w:p>
        </w:tc>
        <w:tc>
          <w:tcPr>
            <w:tcW w:w="7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25B5B" w:rsidRPr="002E339B" w:rsidTr="00726112">
        <w:trPr>
          <w:trHeight w:val="535"/>
          <w:jc w:val="center"/>
        </w:trPr>
        <w:tc>
          <w:tcPr>
            <w:tcW w:w="1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子项目名称</w:t>
            </w:r>
          </w:p>
        </w:tc>
        <w:tc>
          <w:tcPr>
            <w:tcW w:w="7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25B5B" w:rsidRPr="002E339B" w:rsidTr="00726112">
        <w:trPr>
          <w:cantSplit/>
          <w:trHeight w:val="508"/>
          <w:jc w:val="center"/>
        </w:trPr>
        <w:tc>
          <w:tcPr>
            <w:tcW w:w="719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</w:t>
            </w:r>
          </w:p>
          <w:p w:rsidR="00625B5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项</w:t>
            </w:r>
          </w:p>
          <w:p w:rsidR="00625B5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目</w:t>
            </w:r>
          </w:p>
          <w:p w:rsidR="00625B5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承</w:t>
            </w:r>
          </w:p>
          <w:p w:rsidR="00625B5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担</w:t>
            </w:r>
          </w:p>
          <w:p w:rsidR="00625B5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单</w:t>
            </w:r>
          </w:p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位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名称</w:t>
            </w:r>
          </w:p>
        </w:tc>
        <w:tc>
          <w:tcPr>
            <w:tcW w:w="3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所在地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25B5B" w:rsidRPr="002E339B" w:rsidTr="00726112">
        <w:trPr>
          <w:cantSplit/>
          <w:trHeight w:val="58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通讯地址</w:t>
            </w:r>
          </w:p>
        </w:tc>
        <w:tc>
          <w:tcPr>
            <w:tcW w:w="3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邮编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25B5B" w:rsidRPr="002E339B" w:rsidTr="00726112">
        <w:trPr>
          <w:cantSplit/>
          <w:trHeight w:val="507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工商注册号</w:t>
            </w:r>
          </w:p>
        </w:tc>
        <w:tc>
          <w:tcPr>
            <w:tcW w:w="3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税务登记号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25B5B" w:rsidRPr="002E339B" w:rsidTr="00726112">
        <w:trPr>
          <w:cantSplit/>
          <w:trHeight w:val="40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625B5B" w:rsidRPr="002E339B" w:rsidRDefault="00625B5B" w:rsidP="00A90440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201</w:t>
            </w:r>
            <w:r>
              <w:rPr>
                <w:rFonts w:ascii="仿宋_GB2312" w:eastAsia="仿宋_GB2312" w:cs="仿宋_GB2312"/>
                <w:sz w:val="24"/>
              </w:rPr>
              <w:t>6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年总收入</w:t>
            </w:r>
          </w:p>
        </w:tc>
        <w:tc>
          <w:tcPr>
            <w:tcW w:w="3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万元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201</w:t>
            </w:r>
            <w:r>
              <w:rPr>
                <w:rFonts w:ascii="仿宋_GB2312" w:eastAsia="仿宋_GB2312" w:cs="仿宋_GB2312"/>
                <w:sz w:val="24"/>
              </w:rPr>
              <w:t>6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年上缴税金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hint="eastAsia"/>
                <w:sz w:val="24"/>
              </w:rPr>
              <w:t>万元</w:t>
            </w:r>
          </w:p>
        </w:tc>
      </w:tr>
      <w:tr w:rsidR="00625B5B" w:rsidRPr="002E339B" w:rsidTr="00726112">
        <w:trPr>
          <w:cantSplit/>
          <w:trHeight w:val="405"/>
          <w:jc w:val="center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625B5B" w:rsidRPr="002E339B" w:rsidRDefault="00625B5B" w:rsidP="00A90440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已获资助金额</w:t>
            </w:r>
          </w:p>
        </w:tc>
        <w:tc>
          <w:tcPr>
            <w:tcW w:w="71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国家万元，省市万元</w:t>
            </w:r>
          </w:p>
        </w:tc>
      </w:tr>
      <w:tr w:rsidR="00625B5B" w:rsidRPr="002E339B" w:rsidTr="003E31EA">
        <w:trPr>
          <w:cantSplit/>
          <w:trHeight w:hRule="exact" w:val="514"/>
          <w:jc w:val="center"/>
        </w:trPr>
        <w:tc>
          <w:tcPr>
            <w:tcW w:w="1798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3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25B5B" w:rsidRPr="002E339B" w:rsidTr="0001158D">
        <w:trPr>
          <w:cantSplit/>
          <w:trHeight w:val="576"/>
          <w:jc w:val="center"/>
        </w:trPr>
        <w:tc>
          <w:tcPr>
            <w:tcW w:w="179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B5B" w:rsidRPr="002E339B" w:rsidRDefault="00625B5B" w:rsidP="00A90440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地址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25B5B" w:rsidRPr="002E339B" w:rsidTr="0001158D">
        <w:trPr>
          <w:cantSplit/>
          <w:trHeight w:val="540"/>
          <w:jc w:val="center"/>
        </w:trPr>
        <w:tc>
          <w:tcPr>
            <w:tcW w:w="179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B5B" w:rsidRPr="002E339B" w:rsidRDefault="00625B5B" w:rsidP="00A90440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电话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Email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25B5B" w:rsidRPr="002E339B" w:rsidTr="0001158D">
        <w:trPr>
          <w:trHeight w:val="562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起止时间</w:t>
            </w:r>
          </w:p>
        </w:tc>
        <w:tc>
          <w:tcPr>
            <w:tcW w:w="7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25B5B" w:rsidRPr="002E339B" w:rsidTr="0001158D">
        <w:trPr>
          <w:trHeight w:val="284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625B5B" w:rsidRPr="0001158D" w:rsidRDefault="00625B5B" w:rsidP="00A90440">
            <w:pPr>
              <w:spacing w:line="500" w:lineRule="exact"/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01158D">
              <w:rPr>
                <w:rFonts w:ascii="仿宋_GB2312" w:eastAsia="仿宋_GB2312" w:cs="仿宋_GB2312" w:hint="eastAsia"/>
                <w:sz w:val="24"/>
              </w:rPr>
              <w:t>协作单位名称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Pr="0001158D" w:rsidRDefault="00625B5B" w:rsidP="00A90440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序号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Pr="0001158D" w:rsidRDefault="00625B5B" w:rsidP="00625B5B">
            <w:pPr>
              <w:spacing w:line="500" w:lineRule="exact"/>
              <w:ind w:firstLine="3168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单位名称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5B5B" w:rsidRPr="0001158D" w:rsidRDefault="00625B5B" w:rsidP="00A90440">
            <w:pPr>
              <w:spacing w:line="500" w:lineRule="exact"/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法人代表</w:t>
            </w:r>
          </w:p>
        </w:tc>
      </w:tr>
      <w:tr w:rsidR="00625B5B" w:rsidRPr="0001158D" w:rsidTr="00445D35">
        <w:trPr>
          <w:trHeight w:val="284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</w:tr>
      <w:tr w:rsidR="00625B5B" w:rsidRPr="002E339B" w:rsidTr="0001158D">
        <w:trPr>
          <w:trHeight w:val="284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</w:tr>
      <w:tr w:rsidR="00625B5B" w:rsidRPr="002E339B" w:rsidTr="0001158D">
        <w:trPr>
          <w:trHeight w:val="284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5B5B" w:rsidRPr="0001158D" w:rsidRDefault="00625B5B" w:rsidP="00625B5B">
            <w:pPr>
              <w:spacing w:line="500" w:lineRule="exact"/>
              <w:ind w:firstLine="31680"/>
              <w:rPr>
                <w:rFonts w:ascii="仿宋_GB2312" w:eastAsia="仿宋_GB2312" w:cs="仿宋_GB2312"/>
                <w:sz w:val="24"/>
              </w:rPr>
            </w:pPr>
          </w:p>
        </w:tc>
      </w:tr>
      <w:tr w:rsidR="00625B5B" w:rsidRPr="002E339B" w:rsidTr="003E31EA">
        <w:trPr>
          <w:trHeight w:hRule="exact" w:val="1183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主要内容</w:t>
            </w:r>
          </w:p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 w:rsidRPr="002E339B">
              <w:rPr>
                <w:rFonts w:ascii="仿宋_GB2312" w:eastAsia="仿宋_GB2312" w:cs="仿宋_GB2312"/>
                <w:sz w:val="24"/>
              </w:rPr>
              <w:t>300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25B5B" w:rsidRPr="002E339B" w:rsidTr="003E31EA">
        <w:trPr>
          <w:trHeight w:hRule="exact" w:val="1143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子项目完成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指标</w:t>
            </w:r>
          </w:p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 w:rsidRPr="002E339B">
              <w:rPr>
                <w:rFonts w:ascii="仿宋_GB2312" w:eastAsia="仿宋_GB2312" w:cs="仿宋_GB2312"/>
                <w:sz w:val="24"/>
              </w:rPr>
              <w:t>300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625B5B" w:rsidRPr="002E339B" w:rsidTr="0001158D">
        <w:trPr>
          <w:trHeight w:val="981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经费测算</w:t>
            </w:r>
          </w:p>
        </w:tc>
        <w:tc>
          <w:tcPr>
            <w:tcW w:w="7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子项目总投资，申请财政资金及自筹资金等。</w:t>
            </w:r>
          </w:p>
          <w:p w:rsidR="00625B5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625B5B" w:rsidRPr="002E339B" w:rsidRDefault="00625B5B" w:rsidP="00A90440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625B5B" w:rsidRPr="002E339B" w:rsidTr="003E31EA">
        <w:trPr>
          <w:trHeight w:val="1533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Default="00625B5B" w:rsidP="00625B5B">
            <w:pPr>
              <w:spacing w:line="500" w:lineRule="exact"/>
              <w:ind w:leftChars="2" w:left="31680"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Pr="00523C7C">
              <w:rPr>
                <w:rFonts w:ascii="仿宋_GB2312" w:eastAsia="仿宋_GB2312" w:cs="仿宋_GB2312" w:hint="eastAsia"/>
                <w:sz w:val="24"/>
              </w:rPr>
              <w:t>承担单位</w:t>
            </w:r>
          </w:p>
        </w:tc>
        <w:tc>
          <w:tcPr>
            <w:tcW w:w="7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B5B" w:rsidRPr="00831654" w:rsidRDefault="00625B5B" w:rsidP="00A90440">
            <w:pPr>
              <w:spacing w:line="500" w:lineRule="exact"/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本单位郑重承诺：</w:t>
            </w:r>
            <w:r>
              <w:rPr>
                <w:rFonts w:ascii="仿宋_GB2312" w:eastAsia="仿宋_GB2312" w:cs="仿宋_GB2312" w:hint="eastAsia"/>
                <w:sz w:val="24"/>
              </w:rPr>
              <w:t>对所填报内容及相关材料的真实性负责，并依法承担相应的法律责任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。</w:t>
            </w:r>
          </w:p>
          <w:p w:rsidR="00625B5B" w:rsidRPr="00831654" w:rsidRDefault="00625B5B" w:rsidP="00A90440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单位盖章</w:t>
            </w:r>
          </w:p>
          <w:p w:rsidR="00625B5B" w:rsidRPr="00831654" w:rsidRDefault="00625B5B" w:rsidP="00A90440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/>
                <w:sz w:val="24"/>
              </w:rPr>
              <w:t xml:space="preserve"> 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年</w:t>
            </w:r>
            <w:r w:rsidRPr="00831654">
              <w:rPr>
                <w:rFonts w:ascii="仿宋_GB2312" w:eastAsia="仿宋_GB2312" w:cs="仿宋_GB2312"/>
                <w:sz w:val="24"/>
              </w:rPr>
              <w:t xml:space="preserve">   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月</w:t>
            </w:r>
            <w:r w:rsidRPr="00831654">
              <w:rPr>
                <w:rFonts w:ascii="仿宋_GB2312" w:eastAsia="仿宋_GB2312" w:cs="仿宋_GB2312"/>
                <w:sz w:val="24"/>
              </w:rPr>
              <w:t xml:space="preserve">   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日</w:t>
            </w:r>
          </w:p>
        </w:tc>
      </w:tr>
    </w:tbl>
    <w:p w:rsidR="00625B5B" w:rsidRPr="00E80FEE" w:rsidRDefault="00625B5B" w:rsidP="00A90440">
      <w:pPr>
        <w:pStyle w:val="BodyText"/>
        <w:spacing w:line="500" w:lineRule="exact"/>
        <w:ind w:firstLineChars="0" w:firstLine="0"/>
        <w:rPr>
          <w:rFonts w:ascii="黑体"/>
          <w:sz w:val="28"/>
          <w:szCs w:val="28"/>
        </w:rPr>
      </w:pPr>
      <w:r w:rsidRPr="00E80FEE">
        <w:rPr>
          <w:rFonts w:ascii="黑体" w:hint="eastAsia"/>
          <w:sz w:val="28"/>
          <w:szCs w:val="28"/>
        </w:rPr>
        <w:t>编制提纲</w:t>
      </w:r>
    </w:p>
    <w:p w:rsidR="00625B5B" w:rsidRPr="00E80FEE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一、建设意义及必要性</w:t>
      </w:r>
    </w:p>
    <w:p w:rsidR="00625B5B" w:rsidRPr="00E80FEE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（一）子项目建设意义及必要性</w:t>
      </w:r>
    </w:p>
    <w:p w:rsidR="00625B5B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分析国际产业技术前沿和市场前景，我国产业发展现状及产业链关键制约环节，</w:t>
      </w:r>
      <w:r>
        <w:rPr>
          <w:rFonts w:ascii="仿宋_GB2312" w:eastAsia="仿宋_GB2312" w:hint="eastAsia"/>
          <w:szCs w:val="28"/>
        </w:rPr>
        <w:t>子</w:t>
      </w:r>
      <w:r w:rsidRPr="00E80FEE">
        <w:rPr>
          <w:rFonts w:ascii="仿宋_GB2312" w:eastAsia="仿宋_GB2312" w:hint="eastAsia"/>
          <w:szCs w:val="28"/>
        </w:rPr>
        <w:t>项目与产业的关联度及对产业发展的影响。围绕提升产业的国际竞争力和建立中高端产业链，从产业链补短板</w:t>
      </w:r>
      <w:r>
        <w:rPr>
          <w:rFonts w:ascii="仿宋_GB2312" w:eastAsia="仿宋_GB2312" w:hint="eastAsia"/>
          <w:szCs w:val="28"/>
        </w:rPr>
        <w:t>、</w:t>
      </w:r>
      <w:r w:rsidRPr="00E80FEE">
        <w:rPr>
          <w:rFonts w:ascii="仿宋_GB2312" w:eastAsia="仿宋_GB2312" w:hint="eastAsia"/>
          <w:szCs w:val="28"/>
        </w:rPr>
        <w:t>延链条</w:t>
      </w:r>
      <w:r>
        <w:rPr>
          <w:rFonts w:ascii="仿宋_GB2312" w:eastAsia="仿宋_GB2312" w:hint="eastAsia"/>
          <w:szCs w:val="28"/>
        </w:rPr>
        <w:t>、</w:t>
      </w:r>
      <w:r w:rsidRPr="00E80FEE">
        <w:rPr>
          <w:rFonts w:ascii="仿宋_GB2312" w:eastAsia="仿宋_GB2312" w:hint="eastAsia"/>
          <w:szCs w:val="28"/>
        </w:rPr>
        <w:t>上规模、提层次等方面阐述项目建设必要性。</w:t>
      </w:r>
    </w:p>
    <w:p w:rsidR="00625B5B" w:rsidRPr="00E80FEE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（二）子项目建设对于完成园区项目任务的必要性</w:t>
      </w:r>
    </w:p>
    <w:p w:rsidR="00625B5B" w:rsidRPr="00E80FEE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二、单位基本情况</w:t>
      </w:r>
    </w:p>
    <w:p w:rsidR="00625B5B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（一）</w:t>
      </w:r>
      <w:r>
        <w:rPr>
          <w:rFonts w:ascii="仿宋_GB2312" w:eastAsia="仿宋_GB2312" w:hint="eastAsia"/>
          <w:szCs w:val="28"/>
        </w:rPr>
        <w:t>承担</w:t>
      </w:r>
      <w:r w:rsidRPr="00E80FEE">
        <w:rPr>
          <w:rFonts w:ascii="仿宋_GB2312" w:eastAsia="仿宋_GB2312" w:hint="eastAsia"/>
          <w:szCs w:val="28"/>
        </w:rPr>
        <w:t>单位基本情况</w:t>
      </w:r>
    </w:p>
    <w:p w:rsidR="00625B5B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应包括</w:t>
      </w:r>
      <w:r>
        <w:rPr>
          <w:rFonts w:ascii="仿宋_GB2312" w:eastAsia="仿宋_GB2312" w:hint="eastAsia"/>
          <w:szCs w:val="28"/>
        </w:rPr>
        <w:t>承担</w:t>
      </w:r>
      <w:r w:rsidRPr="00E80FEE">
        <w:rPr>
          <w:rFonts w:ascii="仿宋_GB2312" w:eastAsia="仿宋_GB2312" w:hint="eastAsia"/>
          <w:szCs w:val="28"/>
        </w:rPr>
        <w:t>单位在细分市场中的市场地位，在产业链上所处的位置。</w:t>
      </w:r>
    </w:p>
    <w:p w:rsidR="00625B5B" w:rsidRPr="00E80FEE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（二）子项目负责人情况</w:t>
      </w:r>
    </w:p>
    <w:p w:rsidR="00625B5B" w:rsidRPr="00E80FEE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（三）承担子项目的基础及优势</w:t>
      </w:r>
    </w:p>
    <w:p w:rsidR="00625B5B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（四）</w:t>
      </w:r>
      <w:r>
        <w:rPr>
          <w:rFonts w:ascii="仿宋_GB2312" w:eastAsia="仿宋_GB2312" w:hint="eastAsia"/>
          <w:szCs w:val="28"/>
        </w:rPr>
        <w:t>承担</w:t>
      </w:r>
      <w:r w:rsidRPr="00E80FEE">
        <w:rPr>
          <w:rFonts w:ascii="仿宋_GB2312" w:eastAsia="仿宋_GB2312" w:hint="eastAsia"/>
          <w:szCs w:val="28"/>
        </w:rPr>
        <w:t>单位与</w:t>
      </w:r>
      <w:r>
        <w:rPr>
          <w:rFonts w:ascii="仿宋_GB2312" w:eastAsia="仿宋_GB2312" w:hint="eastAsia"/>
          <w:szCs w:val="28"/>
        </w:rPr>
        <w:t>协作</w:t>
      </w:r>
      <w:r w:rsidRPr="00E80FEE">
        <w:rPr>
          <w:rFonts w:ascii="仿宋_GB2312" w:eastAsia="仿宋_GB2312" w:hint="eastAsia"/>
          <w:szCs w:val="28"/>
        </w:rPr>
        <w:t>单位的产业链关联情况</w:t>
      </w:r>
    </w:p>
    <w:p w:rsidR="00625B5B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</w:rPr>
        <w:t>重点阐述</w:t>
      </w:r>
      <w:r>
        <w:rPr>
          <w:rFonts w:ascii="仿宋_GB2312" w:eastAsia="仿宋_GB2312" w:hint="eastAsia"/>
          <w:szCs w:val="28"/>
        </w:rPr>
        <w:t>承担</w:t>
      </w:r>
      <w:r w:rsidRPr="00E80FEE">
        <w:rPr>
          <w:rFonts w:ascii="仿宋_GB2312" w:eastAsia="仿宋_GB2312" w:hint="eastAsia"/>
        </w:rPr>
        <w:t>单位与</w:t>
      </w:r>
      <w:r>
        <w:rPr>
          <w:rFonts w:ascii="仿宋_GB2312" w:eastAsia="仿宋_GB2312" w:hint="eastAsia"/>
        </w:rPr>
        <w:t>协作</w:t>
      </w:r>
      <w:r w:rsidRPr="00E80FEE">
        <w:rPr>
          <w:rFonts w:ascii="仿宋_GB2312" w:eastAsia="仿宋_GB2312" w:hint="eastAsia"/>
        </w:rPr>
        <w:t>单位在产业链内所处位置和关系，</w:t>
      </w:r>
      <w:r w:rsidRPr="00E80FEE">
        <w:rPr>
          <w:rFonts w:ascii="仿宋_GB2312" w:eastAsia="仿宋_GB2312" w:hint="eastAsia"/>
          <w:szCs w:val="28"/>
        </w:rPr>
        <w:t>明确产业链关联机制</w:t>
      </w:r>
      <w:r w:rsidRPr="00E80FEE">
        <w:rPr>
          <w:rFonts w:ascii="仿宋_GB2312" w:eastAsia="仿宋_GB2312" w:hint="eastAsia"/>
        </w:rPr>
        <w:t>（市场纽带、资本纽带还是技术纽带）及相互间组合优势，绘制</w:t>
      </w:r>
      <w:r>
        <w:rPr>
          <w:rFonts w:ascii="仿宋_GB2312" w:eastAsia="仿宋_GB2312" w:hint="eastAsia"/>
        </w:rPr>
        <w:t>子</w:t>
      </w:r>
      <w:r w:rsidRPr="00E80FEE">
        <w:rPr>
          <w:rFonts w:ascii="仿宋_GB2312" w:eastAsia="仿宋_GB2312" w:hint="eastAsia"/>
        </w:rPr>
        <w:t>项目单位产业关系图。</w:t>
      </w:r>
    </w:p>
    <w:p w:rsidR="00625B5B" w:rsidRPr="00E80FEE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三、建设方案</w:t>
      </w:r>
    </w:p>
    <w:p w:rsidR="00625B5B" w:rsidRPr="00E80FEE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（一）</w:t>
      </w:r>
      <w:r>
        <w:rPr>
          <w:rFonts w:ascii="仿宋_GB2312" w:eastAsia="仿宋_GB2312" w:hint="eastAsia"/>
          <w:szCs w:val="28"/>
        </w:rPr>
        <w:t>子项目</w:t>
      </w:r>
      <w:r w:rsidRPr="00E80FEE">
        <w:rPr>
          <w:rFonts w:ascii="仿宋_GB2312" w:eastAsia="仿宋_GB2312" w:hint="eastAsia"/>
          <w:szCs w:val="28"/>
        </w:rPr>
        <w:t>建设目标和年度目标</w:t>
      </w:r>
    </w:p>
    <w:p w:rsidR="00625B5B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对应</w:t>
      </w:r>
      <w:r>
        <w:rPr>
          <w:rFonts w:ascii="仿宋_GB2312" w:eastAsia="仿宋_GB2312" w:hint="eastAsia"/>
          <w:szCs w:val="28"/>
        </w:rPr>
        <w:t>园区</w:t>
      </w:r>
      <w:r w:rsidRPr="00E80FEE">
        <w:rPr>
          <w:rFonts w:ascii="仿宋_GB2312" w:eastAsia="仿宋_GB2312" w:hint="eastAsia"/>
          <w:szCs w:val="28"/>
        </w:rPr>
        <w:t>项目的分建设目标和完成指标。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（二）</w:t>
      </w:r>
      <w:r w:rsidRPr="00A47612">
        <w:rPr>
          <w:rFonts w:ascii="仿宋_GB2312" w:eastAsia="仿宋_GB2312" w:hint="eastAsia"/>
          <w:szCs w:val="28"/>
        </w:rPr>
        <w:t>拟解决的关键问题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（三）子项目建设方案和内容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（四）分年度实施进度安排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（五）子项目实施技术路线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（六）子项目任务分工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（七）子项目实施组织管理措施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（八）预期成果及考核指标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预期成果明确，应根据《财政部关于印发〈中央对地方专项转移支付绩效目标管理暂行办法〉的通知》（财预〔</w:t>
      </w:r>
      <w:r w:rsidRPr="00A47612">
        <w:rPr>
          <w:rFonts w:ascii="仿宋_GB2312" w:eastAsia="仿宋_GB2312"/>
          <w:szCs w:val="28"/>
        </w:rPr>
        <w:t>2015</w:t>
      </w:r>
      <w:r w:rsidRPr="00A47612">
        <w:rPr>
          <w:rFonts w:ascii="仿宋_GB2312" w:eastAsia="仿宋_GB2312" w:hint="eastAsia"/>
          <w:szCs w:val="28"/>
        </w:rPr>
        <w:t>〕</w:t>
      </w:r>
      <w:r w:rsidRPr="00A47612">
        <w:rPr>
          <w:rFonts w:ascii="仿宋_GB2312" w:eastAsia="仿宋_GB2312"/>
          <w:szCs w:val="28"/>
        </w:rPr>
        <w:t>163</w:t>
      </w:r>
      <w:r w:rsidRPr="00A47612">
        <w:rPr>
          <w:rFonts w:ascii="仿宋_GB2312" w:eastAsia="仿宋_GB2312" w:hint="eastAsia"/>
          <w:szCs w:val="28"/>
        </w:rPr>
        <w:t>号）附件</w:t>
      </w:r>
      <w:r w:rsidRPr="00A47612">
        <w:rPr>
          <w:rFonts w:ascii="仿宋_GB2312" w:eastAsia="仿宋_GB2312"/>
          <w:szCs w:val="28"/>
        </w:rPr>
        <w:t>1</w:t>
      </w:r>
      <w:r w:rsidRPr="00A47612">
        <w:rPr>
          <w:rFonts w:ascii="仿宋_GB2312" w:eastAsia="仿宋_GB2312" w:hint="eastAsia"/>
          <w:szCs w:val="28"/>
        </w:rPr>
        <w:t>要求，分类设置数量、质量、时效、成本等产出指标，产出指标应具体并可考核，例如共性技术创新指标、产品指标、企业发展指标等。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（九）实施的可行性分析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四、投资测算、资金筹措和财务分析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（一）投资测算及依据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（二）分年度投资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（三）资金筹措与分配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应按任务分工与工作量，明确每个单位资金投资计划，以及中央财政资金的分配比例等，承担单位和协作单位间要签订协议保障资金的筹措与分配。原则上承担单位的预算分配不超过子项目拟申请资金的</w:t>
      </w:r>
      <w:r w:rsidRPr="00A47612">
        <w:rPr>
          <w:rFonts w:ascii="仿宋_GB2312" w:eastAsia="仿宋_GB2312"/>
          <w:szCs w:val="28"/>
        </w:rPr>
        <w:t>50%</w:t>
      </w:r>
      <w:r w:rsidRPr="00A47612">
        <w:rPr>
          <w:rFonts w:ascii="仿宋_GB2312" w:eastAsia="仿宋_GB2312" w:hint="eastAsia"/>
          <w:szCs w:val="28"/>
        </w:rPr>
        <w:t>。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（四）财务分析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五、经济、社会和生态效益分析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按照财预〔</w:t>
      </w:r>
      <w:r w:rsidRPr="00A47612">
        <w:rPr>
          <w:rFonts w:ascii="仿宋_GB2312" w:eastAsia="仿宋_GB2312"/>
          <w:szCs w:val="28"/>
        </w:rPr>
        <w:t>2015</w:t>
      </w:r>
      <w:r w:rsidRPr="00A47612">
        <w:rPr>
          <w:rFonts w:ascii="仿宋_GB2312" w:eastAsia="仿宋_GB2312" w:hint="eastAsia"/>
          <w:szCs w:val="28"/>
        </w:rPr>
        <w:t>〕</w:t>
      </w:r>
      <w:r w:rsidRPr="00A47612">
        <w:rPr>
          <w:rFonts w:ascii="仿宋_GB2312" w:eastAsia="仿宋_GB2312"/>
          <w:szCs w:val="28"/>
        </w:rPr>
        <w:t>163</w:t>
      </w:r>
      <w:r w:rsidRPr="00A47612">
        <w:rPr>
          <w:rFonts w:ascii="仿宋_GB2312" w:eastAsia="仿宋_GB2312" w:hint="eastAsia"/>
          <w:szCs w:val="28"/>
        </w:rPr>
        <w:t>号文件附件</w:t>
      </w:r>
      <w:r w:rsidRPr="00A47612">
        <w:rPr>
          <w:rFonts w:ascii="仿宋_GB2312" w:eastAsia="仿宋_GB2312"/>
          <w:szCs w:val="28"/>
        </w:rPr>
        <w:t>1</w:t>
      </w:r>
      <w:r w:rsidRPr="00A47612">
        <w:rPr>
          <w:rFonts w:ascii="仿宋_GB2312" w:eastAsia="仿宋_GB2312" w:hint="eastAsia"/>
          <w:szCs w:val="28"/>
        </w:rPr>
        <w:t>要求，对是否产生直接或间接经济效益、是否产生社会综合效益、是否对环境产生积极或消极影响、项目实施对人、自然、资源是否带来可持续影响等方面设置效益指标。对项目预期服务对象对项目实施的满意程度设置满意度指标。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六、风险分析和保障措施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技术风险、市场风险、资金风险、政策风险等评价情况，以及风险控制和保障措施等。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A47612">
        <w:rPr>
          <w:rFonts w:ascii="仿宋_GB2312" w:eastAsia="仿宋_GB2312" w:hint="eastAsia"/>
          <w:szCs w:val="28"/>
        </w:rPr>
        <w:t>七、证明材料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color w:val="000000"/>
          <w:spacing w:val="5"/>
          <w:szCs w:val="28"/>
        </w:rPr>
      </w:pPr>
      <w:r w:rsidRPr="00A47612">
        <w:rPr>
          <w:rFonts w:ascii="仿宋_GB2312" w:eastAsia="仿宋_GB2312"/>
          <w:color w:val="000000"/>
          <w:spacing w:val="5"/>
          <w:szCs w:val="28"/>
        </w:rPr>
        <w:t>1.</w:t>
      </w:r>
      <w:r w:rsidRPr="00A47612">
        <w:rPr>
          <w:rFonts w:ascii="仿宋_GB2312" w:eastAsia="仿宋_GB2312" w:hint="eastAsia"/>
          <w:color w:val="000000"/>
          <w:spacing w:val="5"/>
          <w:szCs w:val="28"/>
        </w:rPr>
        <w:t>营业执照或事业单位登记证书复印件</w:t>
      </w:r>
      <w:r w:rsidRPr="00A47612">
        <w:rPr>
          <w:rFonts w:ascii="仿宋_GB2312" w:eastAsia="仿宋_GB2312" w:hint="eastAsia"/>
          <w:color w:val="000000"/>
          <w:szCs w:val="28"/>
        </w:rPr>
        <w:t>；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  <w:r w:rsidRPr="00A47612">
        <w:rPr>
          <w:rFonts w:ascii="Simsun" w:eastAsia="仿宋_GB2312" w:hAnsi="Simsun"/>
          <w:color w:val="000000"/>
          <w:szCs w:val="28"/>
        </w:rPr>
        <w:t> </w:t>
      </w:r>
      <w:r w:rsidRPr="00A47612">
        <w:rPr>
          <w:rFonts w:ascii="仿宋_GB2312" w:eastAsia="仿宋_GB2312"/>
          <w:color w:val="000000"/>
          <w:spacing w:val="5"/>
          <w:szCs w:val="28"/>
        </w:rPr>
        <w:t>2.</w:t>
      </w:r>
      <w:r w:rsidRPr="00A47612">
        <w:rPr>
          <w:rFonts w:ascii="仿宋_GB2312" w:eastAsia="仿宋_GB2312" w:hint="eastAsia"/>
          <w:color w:val="000000"/>
          <w:spacing w:val="5"/>
          <w:szCs w:val="28"/>
        </w:rPr>
        <w:t>法定代表人身份证复印件（加盖单位公章）</w:t>
      </w:r>
      <w:r w:rsidRPr="00A47612">
        <w:rPr>
          <w:rFonts w:ascii="仿宋_GB2312" w:eastAsia="仿宋_GB2312" w:hint="eastAsia"/>
          <w:color w:val="000000"/>
          <w:szCs w:val="28"/>
        </w:rPr>
        <w:t>；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  <w:r w:rsidRPr="00A47612">
        <w:rPr>
          <w:rFonts w:ascii="Simsun" w:eastAsia="仿宋_GB2312" w:hAnsi="Simsun"/>
          <w:color w:val="000000"/>
          <w:szCs w:val="28"/>
        </w:rPr>
        <w:t> </w:t>
      </w:r>
      <w:r w:rsidRPr="00A47612">
        <w:rPr>
          <w:rFonts w:ascii="仿宋_GB2312" w:eastAsia="仿宋_GB2312"/>
          <w:color w:val="000000"/>
          <w:spacing w:val="5"/>
          <w:szCs w:val="28"/>
        </w:rPr>
        <w:t>3.</w:t>
      </w:r>
      <w:r w:rsidRPr="00A47612">
        <w:rPr>
          <w:rFonts w:ascii="仿宋_GB2312" w:eastAsia="仿宋_GB2312" w:hint="eastAsia"/>
          <w:color w:val="000000"/>
          <w:spacing w:val="8"/>
          <w:szCs w:val="28"/>
        </w:rPr>
        <w:t>税务部门提供的单位上年度完税证明复印件</w:t>
      </w:r>
      <w:r w:rsidRPr="00A47612">
        <w:rPr>
          <w:rFonts w:ascii="仿宋_GB2312" w:eastAsia="仿宋_GB2312" w:hint="eastAsia"/>
          <w:color w:val="000000"/>
          <w:spacing w:val="3"/>
          <w:szCs w:val="28"/>
        </w:rPr>
        <w:t>（事业单位可不提供）</w:t>
      </w:r>
      <w:r w:rsidRPr="00A47612">
        <w:rPr>
          <w:rFonts w:ascii="仿宋_GB2312" w:eastAsia="仿宋_GB2312" w:hint="eastAsia"/>
          <w:color w:val="000000"/>
          <w:szCs w:val="28"/>
        </w:rPr>
        <w:t>；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  <w:r w:rsidRPr="00A47612">
        <w:rPr>
          <w:rFonts w:ascii="Simsun" w:eastAsia="仿宋_GB2312" w:hAnsi="Simsun"/>
          <w:color w:val="000000"/>
          <w:szCs w:val="28"/>
        </w:rPr>
        <w:t> </w:t>
      </w:r>
      <w:r w:rsidRPr="00A47612">
        <w:rPr>
          <w:rFonts w:ascii="仿宋_GB2312" w:eastAsia="仿宋_GB2312" w:hAnsi="Simsun"/>
          <w:color w:val="000000"/>
          <w:szCs w:val="28"/>
        </w:rPr>
        <w:t>4</w:t>
      </w:r>
      <w:r w:rsidRPr="00A47612">
        <w:rPr>
          <w:rFonts w:ascii="仿宋_GB2312" w:eastAsia="仿宋_GB2312" w:hAnsi="Simsun" w:hint="eastAsia"/>
          <w:color w:val="000000"/>
          <w:szCs w:val="28"/>
        </w:rPr>
        <w:t>、</w:t>
      </w:r>
      <w:r w:rsidRPr="00A47612">
        <w:rPr>
          <w:rFonts w:ascii="仿宋_GB2312" w:eastAsia="仿宋_GB2312" w:hint="eastAsia"/>
          <w:color w:val="000000"/>
          <w:spacing w:val="3"/>
          <w:szCs w:val="28"/>
        </w:rPr>
        <w:t>上一年度财务审计报告或通过审查的事业单位财务决算报表</w:t>
      </w:r>
      <w:r w:rsidRPr="00A47612">
        <w:rPr>
          <w:rFonts w:ascii="仿宋_GB2312" w:eastAsia="仿宋_GB2312" w:hint="eastAsia"/>
          <w:color w:val="000000"/>
          <w:spacing w:val="2"/>
          <w:szCs w:val="28"/>
        </w:rPr>
        <w:t>（注册未</w:t>
      </w:r>
      <w:r w:rsidRPr="00A47612">
        <w:rPr>
          <w:rFonts w:ascii="仿宋_GB2312" w:eastAsia="仿宋_GB2312" w:hint="eastAsia"/>
          <w:color w:val="000000"/>
          <w:spacing w:val="5"/>
          <w:szCs w:val="28"/>
        </w:rPr>
        <w:t>满一年的可提供验资报告）复印件</w:t>
      </w:r>
      <w:r w:rsidRPr="00A47612">
        <w:rPr>
          <w:rFonts w:ascii="仿宋_GB2312" w:eastAsia="仿宋_GB2312" w:hint="eastAsia"/>
          <w:color w:val="000000"/>
          <w:szCs w:val="28"/>
        </w:rPr>
        <w:t>；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color w:val="000000"/>
        </w:rPr>
      </w:pPr>
      <w:r w:rsidRPr="00A47612">
        <w:rPr>
          <w:rFonts w:ascii="仿宋_GB2312" w:eastAsia="仿宋_GB2312"/>
          <w:szCs w:val="32"/>
        </w:rPr>
        <w:t>5.</w:t>
      </w:r>
      <w:r w:rsidRPr="00A47612">
        <w:rPr>
          <w:rFonts w:ascii="仿宋_GB2312" w:eastAsia="仿宋_GB2312" w:hint="eastAsia"/>
          <w:szCs w:val="32"/>
        </w:rPr>
        <w:t>技术来源及技术先进性的有关证明文件（如：论文、专利、软件著作权、查新报告等）；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A47612">
        <w:rPr>
          <w:rFonts w:ascii="仿宋_GB2312" w:eastAsia="仿宋_GB2312"/>
          <w:szCs w:val="32"/>
        </w:rPr>
        <w:t>6.</w:t>
      </w:r>
      <w:r w:rsidRPr="00A47612">
        <w:rPr>
          <w:rFonts w:ascii="仿宋_GB2312" w:eastAsia="仿宋_GB2312" w:hint="eastAsia"/>
        </w:rPr>
        <w:t>近三年主持承担</w:t>
      </w:r>
      <w:r w:rsidRPr="00A47612">
        <w:rPr>
          <w:rFonts w:ascii="仿宋_GB2312" w:eastAsia="仿宋_GB2312" w:hAnsi="宋体" w:hint="eastAsia"/>
          <w:szCs w:val="21"/>
        </w:rPr>
        <w:t>的国家、省、市相关科技及产业化项目</w:t>
      </w:r>
      <w:r w:rsidRPr="00A47612">
        <w:rPr>
          <w:rFonts w:ascii="仿宋_GB2312" w:eastAsia="仿宋_GB2312" w:hint="eastAsia"/>
        </w:rPr>
        <w:t>立项等相关证明材料；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A47612">
        <w:rPr>
          <w:rFonts w:ascii="仿宋_GB2312" w:eastAsia="仿宋_GB2312"/>
          <w:szCs w:val="32"/>
        </w:rPr>
        <w:t>7</w:t>
      </w:r>
      <w:r w:rsidRPr="00A47612">
        <w:rPr>
          <w:rFonts w:ascii="仿宋_GB2312" w:eastAsia="仿宋_GB2312"/>
          <w:szCs w:val="28"/>
        </w:rPr>
        <w:t>.</w:t>
      </w:r>
      <w:r w:rsidRPr="00A47612">
        <w:rPr>
          <w:rFonts w:ascii="仿宋_GB2312" w:eastAsia="仿宋_GB2312" w:hint="eastAsia"/>
          <w:szCs w:val="28"/>
        </w:rPr>
        <w:t>承担</w:t>
      </w:r>
      <w:r w:rsidRPr="00A47612">
        <w:rPr>
          <w:rFonts w:ascii="仿宋_GB2312" w:eastAsia="仿宋_GB2312" w:hint="eastAsia"/>
          <w:szCs w:val="32"/>
        </w:rPr>
        <w:t>单位和协作单位合作协议（合作协议须对任务和财政补贴资金分配、配套资金保障、考核责任</w:t>
      </w:r>
      <w:r>
        <w:rPr>
          <w:rFonts w:ascii="仿宋_GB2312" w:eastAsia="仿宋_GB2312" w:hint="eastAsia"/>
          <w:szCs w:val="32"/>
        </w:rPr>
        <w:t>作</w:t>
      </w:r>
      <w:r w:rsidRPr="00A47612">
        <w:rPr>
          <w:rFonts w:ascii="仿宋_GB2312" w:eastAsia="仿宋_GB2312" w:hint="eastAsia"/>
          <w:szCs w:val="32"/>
        </w:rPr>
        <w:t>出明确规定）；</w:t>
      </w:r>
    </w:p>
    <w:p w:rsidR="00625B5B" w:rsidRPr="00A47612" w:rsidRDefault="00625B5B" w:rsidP="00A90440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A47612">
        <w:rPr>
          <w:rFonts w:ascii="仿宋_GB2312" w:eastAsia="仿宋_GB2312"/>
          <w:color w:val="000000"/>
          <w:spacing w:val="8"/>
          <w:szCs w:val="28"/>
        </w:rPr>
        <w:t>8.</w:t>
      </w:r>
      <w:r w:rsidRPr="00A47612">
        <w:rPr>
          <w:rFonts w:ascii="仿宋_GB2312" w:eastAsia="仿宋_GB2312" w:hint="eastAsia"/>
          <w:szCs w:val="32"/>
        </w:rPr>
        <w:t>其他相关证明：如立项（备案）、用地、用海、规划、环保等证明。</w:t>
      </w:r>
    </w:p>
    <w:p w:rsidR="00625B5B" w:rsidRDefault="00625B5B" w:rsidP="00A90440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A47612">
        <w:rPr>
          <w:rFonts w:ascii="仿宋_GB2312" w:eastAsia="仿宋_GB2312"/>
          <w:szCs w:val="32"/>
        </w:rPr>
        <w:t>9.</w:t>
      </w:r>
      <w:r w:rsidRPr="00A47612">
        <w:rPr>
          <w:rFonts w:ascii="仿宋_GB2312" w:eastAsia="仿宋_GB2312"/>
          <w:szCs w:val="28"/>
        </w:rPr>
        <w:t xml:space="preserve"> </w:t>
      </w:r>
      <w:r w:rsidRPr="00A47612">
        <w:rPr>
          <w:rFonts w:ascii="仿宋_GB2312" w:eastAsia="仿宋_GB2312" w:hint="eastAsia"/>
          <w:szCs w:val="28"/>
        </w:rPr>
        <w:t>按照财预〔</w:t>
      </w:r>
      <w:r w:rsidRPr="00A47612">
        <w:rPr>
          <w:rFonts w:ascii="仿宋_GB2312" w:eastAsia="仿宋_GB2312"/>
          <w:szCs w:val="28"/>
        </w:rPr>
        <w:t>2015</w:t>
      </w:r>
      <w:r w:rsidRPr="00A47612">
        <w:rPr>
          <w:rFonts w:ascii="仿宋_GB2312" w:eastAsia="仿宋_GB2312" w:hint="eastAsia"/>
          <w:szCs w:val="28"/>
        </w:rPr>
        <w:t>〕</w:t>
      </w:r>
      <w:r w:rsidRPr="00A47612">
        <w:rPr>
          <w:rFonts w:ascii="仿宋_GB2312" w:eastAsia="仿宋_GB2312"/>
          <w:szCs w:val="28"/>
        </w:rPr>
        <w:t>163</w:t>
      </w:r>
      <w:r w:rsidRPr="00A47612">
        <w:rPr>
          <w:rFonts w:ascii="仿宋_GB2312" w:eastAsia="仿宋_GB2312" w:hint="eastAsia"/>
          <w:szCs w:val="28"/>
        </w:rPr>
        <w:t>号文件附件</w:t>
      </w:r>
      <w:r w:rsidRPr="00A47612">
        <w:rPr>
          <w:rFonts w:ascii="仿宋_GB2312" w:eastAsia="仿宋_GB2312"/>
          <w:szCs w:val="28"/>
        </w:rPr>
        <w:t>1</w:t>
      </w:r>
      <w:r w:rsidRPr="00A47612">
        <w:rPr>
          <w:rFonts w:ascii="仿宋_GB2312" w:eastAsia="仿宋_GB2312" w:hint="eastAsia"/>
          <w:szCs w:val="28"/>
        </w:rPr>
        <w:t>要求，结合考核指标和经济、社会和生态效益等方面情况设置绩效目标。</w:t>
      </w:r>
    </w:p>
    <w:p w:rsidR="00625B5B" w:rsidRPr="00514F9F" w:rsidRDefault="00625B5B" w:rsidP="00A90440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</w:p>
    <w:p w:rsidR="00625B5B" w:rsidRPr="00E80FEE" w:rsidRDefault="00625B5B" w:rsidP="00A90440">
      <w:pPr>
        <w:tabs>
          <w:tab w:val="num" w:pos="0"/>
        </w:tabs>
        <w:snapToGrid w:val="0"/>
        <w:spacing w:line="500" w:lineRule="exact"/>
        <w:ind w:firstLine="31680"/>
        <w:rPr>
          <w:rFonts w:ascii="仿宋_GB2312" w:eastAsia="仿宋_GB2312" w:hAnsi="宋体"/>
          <w:sz w:val="24"/>
        </w:rPr>
      </w:pPr>
    </w:p>
    <w:sectPr w:rsidR="00625B5B" w:rsidRPr="00E80FEE" w:rsidSect="00B77C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B5B" w:rsidRDefault="00625B5B" w:rsidP="00E37C44">
      <w:pPr>
        <w:ind w:left="560" w:firstLine="31680"/>
      </w:pPr>
      <w:r>
        <w:separator/>
      </w:r>
    </w:p>
  </w:endnote>
  <w:endnote w:type="continuationSeparator" w:id="0">
    <w:p w:rsidR="00625B5B" w:rsidRDefault="00625B5B" w:rsidP="00E37C44">
      <w:pPr>
        <w:ind w:left="560" w:firstLine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lbertus M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5B" w:rsidRDefault="00625B5B" w:rsidP="00E37C44">
    <w:pPr>
      <w:pStyle w:val="Footer"/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5B" w:rsidRDefault="00625B5B" w:rsidP="00E37C44">
    <w:pPr>
      <w:pStyle w:val="Footer"/>
      <w:ind w:firstLine="316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5B" w:rsidRDefault="00625B5B" w:rsidP="00E37C44">
    <w:pPr>
      <w:pStyle w:val="Footer"/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B5B" w:rsidRDefault="00625B5B" w:rsidP="00E37C44">
      <w:pPr>
        <w:ind w:left="560" w:firstLine="31680"/>
      </w:pPr>
      <w:r>
        <w:separator/>
      </w:r>
    </w:p>
  </w:footnote>
  <w:footnote w:type="continuationSeparator" w:id="0">
    <w:p w:rsidR="00625B5B" w:rsidRDefault="00625B5B" w:rsidP="00E37C44">
      <w:pPr>
        <w:ind w:left="560" w:firstLine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5B" w:rsidRDefault="00625B5B" w:rsidP="00E37C44">
    <w:pPr>
      <w:pStyle w:val="Header"/>
      <w:ind w:firstLine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5B" w:rsidRDefault="00625B5B" w:rsidP="00E37C44">
    <w:pPr>
      <w:pStyle w:val="Header"/>
      <w:pBdr>
        <w:bottom w:val="none" w:sz="0" w:space="0" w:color="auto"/>
      </w:pBdr>
      <w:ind w:firstLine="316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5B" w:rsidRDefault="00625B5B" w:rsidP="00E37C44">
    <w:pPr>
      <w:pStyle w:val="Header"/>
      <w:ind w:firstLine="3168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037"/>
    <w:multiLevelType w:val="hybridMultilevel"/>
    <w:tmpl w:val="89866AD2"/>
    <w:lvl w:ilvl="0" w:tplc="AEA6A81A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E846736"/>
    <w:multiLevelType w:val="hybridMultilevel"/>
    <w:tmpl w:val="716A60C2"/>
    <w:lvl w:ilvl="0" w:tplc="32F2B51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B9E663D"/>
    <w:multiLevelType w:val="hybridMultilevel"/>
    <w:tmpl w:val="80CA500C"/>
    <w:lvl w:ilvl="0" w:tplc="312CD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3">
    <w:nsid w:val="443A2F6E"/>
    <w:multiLevelType w:val="hybridMultilevel"/>
    <w:tmpl w:val="BB1A6ED6"/>
    <w:lvl w:ilvl="0" w:tplc="7EC4B6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906"/>
    <w:rsid w:val="00002877"/>
    <w:rsid w:val="00004B87"/>
    <w:rsid w:val="0001158D"/>
    <w:rsid w:val="000230E9"/>
    <w:rsid w:val="00055CBE"/>
    <w:rsid w:val="00063173"/>
    <w:rsid w:val="00066746"/>
    <w:rsid w:val="00073CC9"/>
    <w:rsid w:val="000B66C4"/>
    <w:rsid w:val="000C3297"/>
    <w:rsid w:val="000C760A"/>
    <w:rsid w:val="000C7A21"/>
    <w:rsid w:val="000D06CF"/>
    <w:rsid w:val="000F2B69"/>
    <w:rsid w:val="000F5680"/>
    <w:rsid w:val="000F6A62"/>
    <w:rsid w:val="00110E18"/>
    <w:rsid w:val="0016346B"/>
    <w:rsid w:val="00174573"/>
    <w:rsid w:val="00176B8F"/>
    <w:rsid w:val="001840E6"/>
    <w:rsid w:val="00193C6E"/>
    <w:rsid w:val="001A6866"/>
    <w:rsid w:val="001B5B30"/>
    <w:rsid w:val="001C006D"/>
    <w:rsid w:val="001C23EA"/>
    <w:rsid w:val="001C59CD"/>
    <w:rsid w:val="001D51F3"/>
    <w:rsid w:val="001F3B74"/>
    <w:rsid w:val="00201314"/>
    <w:rsid w:val="00204CC6"/>
    <w:rsid w:val="00241A09"/>
    <w:rsid w:val="00247BEB"/>
    <w:rsid w:val="00257AA0"/>
    <w:rsid w:val="00262B4F"/>
    <w:rsid w:val="00277996"/>
    <w:rsid w:val="00284C31"/>
    <w:rsid w:val="00290217"/>
    <w:rsid w:val="00296C9C"/>
    <w:rsid w:val="002A508E"/>
    <w:rsid w:val="002D2C48"/>
    <w:rsid w:val="002E339B"/>
    <w:rsid w:val="003011FA"/>
    <w:rsid w:val="00346CFF"/>
    <w:rsid w:val="00364E91"/>
    <w:rsid w:val="00391C1B"/>
    <w:rsid w:val="00394470"/>
    <w:rsid w:val="003A2C16"/>
    <w:rsid w:val="003A7461"/>
    <w:rsid w:val="003B37DF"/>
    <w:rsid w:val="003B50B3"/>
    <w:rsid w:val="003B6DAB"/>
    <w:rsid w:val="003D6EEB"/>
    <w:rsid w:val="003E31EA"/>
    <w:rsid w:val="003F44B2"/>
    <w:rsid w:val="00401800"/>
    <w:rsid w:val="0042739C"/>
    <w:rsid w:val="00445D35"/>
    <w:rsid w:val="00453CBA"/>
    <w:rsid w:val="00455AA6"/>
    <w:rsid w:val="00470E64"/>
    <w:rsid w:val="004762DA"/>
    <w:rsid w:val="00486CB8"/>
    <w:rsid w:val="00490D9D"/>
    <w:rsid w:val="004A1D6A"/>
    <w:rsid w:val="004A3885"/>
    <w:rsid w:val="004A4C94"/>
    <w:rsid w:val="004A736D"/>
    <w:rsid w:val="004B2833"/>
    <w:rsid w:val="004C16D4"/>
    <w:rsid w:val="004D1974"/>
    <w:rsid w:val="004D2FAB"/>
    <w:rsid w:val="004D580B"/>
    <w:rsid w:val="004D669A"/>
    <w:rsid w:val="004F48E4"/>
    <w:rsid w:val="004F7400"/>
    <w:rsid w:val="00514F9F"/>
    <w:rsid w:val="00522510"/>
    <w:rsid w:val="00523C7C"/>
    <w:rsid w:val="005348EF"/>
    <w:rsid w:val="0053666B"/>
    <w:rsid w:val="0055754D"/>
    <w:rsid w:val="00581E45"/>
    <w:rsid w:val="00582B26"/>
    <w:rsid w:val="00596051"/>
    <w:rsid w:val="005966CA"/>
    <w:rsid w:val="005A0CDE"/>
    <w:rsid w:val="005A6818"/>
    <w:rsid w:val="005C0A8B"/>
    <w:rsid w:val="005C5FF6"/>
    <w:rsid w:val="005C653D"/>
    <w:rsid w:val="005D08A8"/>
    <w:rsid w:val="005F2B1D"/>
    <w:rsid w:val="005F69FF"/>
    <w:rsid w:val="006010DD"/>
    <w:rsid w:val="00604893"/>
    <w:rsid w:val="00625B5B"/>
    <w:rsid w:val="00625FAC"/>
    <w:rsid w:val="00632A2C"/>
    <w:rsid w:val="00632CAE"/>
    <w:rsid w:val="006330E0"/>
    <w:rsid w:val="006642E1"/>
    <w:rsid w:val="00697BD3"/>
    <w:rsid w:val="006D61D3"/>
    <w:rsid w:val="006D6CFF"/>
    <w:rsid w:val="006E024F"/>
    <w:rsid w:val="006E75A6"/>
    <w:rsid w:val="006F44C6"/>
    <w:rsid w:val="007019E8"/>
    <w:rsid w:val="0071252A"/>
    <w:rsid w:val="00717737"/>
    <w:rsid w:val="00720ECF"/>
    <w:rsid w:val="00726112"/>
    <w:rsid w:val="00731A9A"/>
    <w:rsid w:val="00743E88"/>
    <w:rsid w:val="007462D0"/>
    <w:rsid w:val="00746A0E"/>
    <w:rsid w:val="00750101"/>
    <w:rsid w:val="007536B3"/>
    <w:rsid w:val="007819CF"/>
    <w:rsid w:val="00793F6B"/>
    <w:rsid w:val="007A0639"/>
    <w:rsid w:val="007A6048"/>
    <w:rsid w:val="007A6FC2"/>
    <w:rsid w:val="007C7345"/>
    <w:rsid w:val="007E7A3F"/>
    <w:rsid w:val="007F50F2"/>
    <w:rsid w:val="00801A1C"/>
    <w:rsid w:val="008037D3"/>
    <w:rsid w:val="00805297"/>
    <w:rsid w:val="00826373"/>
    <w:rsid w:val="0083034F"/>
    <w:rsid w:val="00831654"/>
    <w:rsid w:val="00835DEB"/>
    <w:rsid w:val="008541E5"/>
    <w:rsid w:val="00873555"/>
    <w:rsid w:val="008810F1"/>
    <w:rsid w:val="0089478B"/>
    <w:rsid w:val="008A1B23"/>
    <w:rsid w:val="008D028A"/>
    <w:rsid w:val="008E012F"/>
    <w:rsid w:val="00916063"/>
    <w:rsid w:val="009319A2"/>
    <w:rsid w:val="00935906"/>
    <w:rsid w:val="0093773C"/>
    <w:rsid w:val="00954C47"/>
    <w:rsid w:val="00975D0F"/>
    <w:rsid w:val="009808BF"/>
    <w:rsid w:val="00992413"/>
    <w:rsid w:val="009A0469"/>
    <w:rsid w:val="009A73B9"/>
    <w:rsid w:val="009D73CA"/>
    <w:rsid w:val="009E5626"/>
    <w:rsid w:val="00A1305F"/>
    <w:rsid w:val="00A14F3B"/>
    <w:rsid w:val="00A15A65"/>
    <w:rsid w:val="00A21DE7"/>
    <w:rsid w:val="00A31C8D"/>
    <w:rsid w:val="00A34505"/>
    <w:rsid w:val="00A348A9"/>
    <w:rsid w:val="00A40167"/>
    <w:rsid w:val="00A41BC9"/>
    <w:rsid w:val="00A47612"/>
    <w:rsid w:val="00A47A01"/>
    <w:rsid w:val="00A675D4"/>
    <w:rsid w:val="00A67FCC"/>
    <w:rsid w:val="00A8055C"/>
    <w:rsid w:val="00A80669"/>
    <w:rsid w:val="00A82461"/>
    <w:rsid w:val="00A87CA4"/>
    <w:rsid w:val="00A90440"/>
    <w:rsid w:val="00A9493F"/>
    <w:rsid w:val="00AA5E8E"/>
    <w:rsid w:val="00AB3361"/>
    <w:rsid w:val="00AC5BDD"/>
    <w:rsid w:val="00AC6BA2"/>
    <w:rsid w:val="00AD22F5"/>
    <w:rsid w:val="00AD2A65"/>
    <w:rsid w:val="00AD5A16"/>
    <w:rsid w:val="00AE219C"/>
    <w:rsid w:val="00AE3001"/>
    <w:rsid w:val="00AF3FAC"/>
    <w:rsid w:val="00B04830"/>
    <w:rsid w:val="00B2068A"/>
    <w:rsid w:val="00B34B95"/>
    <w:rsid w:val="00B43157"/>
    <w:rsid w:val="00B552F0"/>
    <w:rsid w:val="00B61122"/>
    <w:rsid w:val="00B775E2"/>
    <w:rsid w:val="00B77CD8"/>
    <w:rsid w:val="00B80660"/>
    <w:rsid w:val="00BA2F32"/>
    <w:rsid w:val="00BB6843"/>
    <w:rsid w:val="00BD0658"/>
    <w:rsid w:val="00BE07BC"/>
    <w:rsid w:val="00BF590D"/>
    <w:rsid w:val="00BF6286"/>
    <w:rsid w:val="00C059B9"/>
    <w:rsid w:val="00C15675"/>
    <w:rsid w:val="00C25DA4"/>
    <w:rsid w:val="00C336AB"/>
    <w:rsid w:val="00C45906"/>
    <w:rsid w:val="00C6147A"/>
    <w:rsid w:val="00C766D2"/>
    <w:rsid w:val="00C876BC"/>
    <w:rsid w:val="00C913EA"/>
    <w:rsid w:val="00C91FBC"/>
    <w:rsid w:val="00C96BA0"/>
    <w:rsid w:val="00CC5565"/>
    <w:rsid w:val="00CE07B2"/>
    <w:rsid w:val="00CE1A03"/>
    <w:rsid w:val="00CE57D3"/>
    <w:rsid w:val="00CF0560"/>
    <w:rsid w:val="00CF3D92"/>
    <w:rsid w:val="00D13533"/>
    <w:rsid w:val="00D153D6"/>
    <w:rsid w:val="00D2007F"/>
    <w:rsid w:val="00D23864"/>
    <w:rsid w:val="00D5064F"/>
    <w:rsid w:val="00D61DB5"/>
    <w:rsid w:val="00D6527F"/>
    <w:rsid w:val="00D65981"/>
    <w:rsid w:val="00D95737"/>
    <w:rsid w:val="00DB29FC"/>
    <w:rsid w:val="00DB3498"/>
    <w:rsid w:val="00DB5897"/>
    <w:rsid w:val="00DC156C"/>
    <w:rsid w:val="00DE34A3"/>
    <w:rsid w:val="00DF4DA6"/>
    <w:rsid w:val="00E01841"/>
    <w:rsid w:val="00E07195"/>
    <w:rsid w:val="00E163BC"/>
    <w:rsid w:val="00E337EA"/>
    <w:rsid w:val="00E36605"/>
    <w:rsid w:val="00E36888"/>
    <w:rsid w:val="00E37C44"/>
    <w:rsid w:val="00E80FEE"/>
    <w:rsid w:val="00E840C7"/>
    <w:rsid w:val="00E84172"/>
    <w:rsid w:val="00E927AC"/>
    <w:rsid w:val="00EA7CBD"/>
    <w:rsid w:val="00EC4054"/>
    <w:rsid w:val="00EC4B6E"/>
    <w:rsid w:val="00ED4F55"/>
    <w:rsid w:val="00F35594"/>
    <w:rsid w:val="00F438E2"/>
    <w:rsid w:val="00F51415"/>
    <w:rsid w:val="00F55F7F"/>
    <w:rsid w:val="00F74E7B"/>
    <w:rsid w:val="00FA393F"/>
    <w:rsid w:val="00FB4F37"/>
    <w:rsid w:val="00FB767A"/>
    <w:rsid w:val="00FC7938"/>
    <w:rsid w:val="00FE2439"/>
    <w:rsid w:val="00FE5F0F"/>
    <w:rsid w:val="00FF061D"/>
    <w:rsid w:val="00FF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B6843"/>
    <w:rPr>
      <w:rFonts w:eastAsia="仿宋" w:cs="Times New Roman"/>
      <w:b/>
      <w:kern w:val="44"/>
      <w:sz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B6843"/>
    <w:rPr>
      <w:rFonts w:ascii="Cambria" w:eastAsia="仿宋" w:hAnsi="Cambria" w:cs="Times New Roman"/>
      <w:b/>
      <w:kern w:val="2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B6843"/>
    <w:rPr>
      <w:rFonts w:cs="Times New Roman"/>
      <w:b/>
      <w:kern w:val="2"/>
      <w:sz w:val="32"/>
    </w:rPr>
  </w:style>
  <w:style w:type="paragraph" w:styleId="BodyText">
    <w:name w:val="Body Text"/>
    <w:basedOn w:val="Normal"/>
    <w:link w:val="BodyTextChar"/>
    <w:uiPriority w:val="99"/>
    <w:semiHidden/>
    <w:rsid w:val="00B77CD8"/>
    <w:pPr>
      <w:jc w:val="center"/>
    </w:pPr>
    <w:rPr>
      <w:rFonts w:eastAsia="黑体"/>
      <w:sz w:val="4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仿宋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5906"/>
    <w:rPr>
      <w:rFonts w:cs="Times New Roman"/>
      <w:kern w:val="2"/>
      <w:sz w:val="18"/>
    </w:rPr>
  </w:style>
  <w:style w:type="paragraph" w:styleId="Footer">
    <w:name w:val="footer"/>
    <w:basedOn w:val="Normal"/>
    <w:link w:val="FooterChar"/>
    <w:uiPriority w:val="99"/>
    <w:semiHidden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5906"/>
    <w:rPr>
      <w:rFonts w:cs="Times New Roman"/>
      <w:kern w:val="2"/>
      <w:sz w:val="18"/>
    </w:rPr>
  </w:style>
  <w:style w:type="paragraph" w:customStyle="1" w:styleId="CharChar1CharCharCharChar">
    <w:name w:val="Char Char1 Char Char Char Char"/>
    <w:basedOn w:val="Normal"/>
    <w:uiPriority w:val="99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Normal"/>
    <w:uiPriority w:val="99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TOC1">
    <w:name w:val="toc 1"/>
    <w:basedOn w:val="Normal"/>
    <w:next w:val="Normal"/>
    <w:autoRedefine/>
    <w:uiPriority w:val="99"/>
    <w:semiHidden/>
    <w:rsid w:val="00B2068A"/>
    <w:rPr>
      <w:rFonts w:ascii="Albertus Md" w:hAnsi="Albertus Md" w:cs="Albertus Md"/>
    </w:rPr>
  </w:style>
  <w:style w:type="paragraph" w:styleId="TOC2">
    <w:name w:val="toc 2"/>
    <w:basedOn w:val="Normal"/>
    <w:next w:val="Normal"/>
    <w:autoRedefine/>
    <w:uiPriority w:val="99"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Hyperlink">
    <w:name w:val="Hyperlink"/>
    <w:basedOn w:val="DefaultParagraphFont"/>
    <w:uiPriority w:val="99"/>
    <w:rsid w:val="00B2068A"/>
    <w:rPr>
      <w:rFonts w:cs="Times New Roman"/>
      <w:color w:val="0000FF"/>
      <w:u w:val="single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Heading1"/>
    <w:uiPriority w:val="99"/>
    <w:rsid w:val="00DF4DA6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23C7C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3C7C"/>
    <w:rPr>
      <w:rFonts w:eastAsia="仿宋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2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8287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28142830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2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42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2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42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42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142829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28142828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2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42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2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428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42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327</Words>
  <Characters>1866</Characters>
  <Application>Microsoft Office Outlook</Application>
  <DocSecurity>0</DocSecurity>
  <Lines>0</Lines>
  <Paragraphs>0</Paragraphs>
  <ScaleCrop>false</ScaleCrop>
  <Company>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静安区2008年度科技项目配套资助申请表</dc:title>
  <dc:subject/>
  <dc:creator>a</dc:creator>
  <cp:keywords/>
  <dc:description/>
  <cp:lastModifiedBy>姜集伟</cp:lastModifiedBy>
  <cp:revision>4</cp:revision>
  <cp:lastPrinted>2018-01-05T07:54:00Z</cp:lastPrinted>
  <dcterms:created xsi:type="dcterms:W3CDTF">2018-01-05T07:07:00Z</dcterms:created>
  <dcterms:modified xsi:type="dcterms:W3CDTF">2018-01-05T07:54:00Z</dcterms:modified>
</cp:coreProperties>
</file>